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DDF9C" w14:textId="46D15AF7" w:rsidR="00BA00AB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SHILBOTELL</w:t>
      </w:r>
      <w:r>
        <w:rPr>
          <w:rFonts w:ascii="Times New Roman" w:hAnsi="Times New Roman" w:cs="Times New Roman"/>
          <w:sz w:val="24"/>
          <w:szCs w:val="24"/>
        </w:rPr>
        <w:t xml:space="preserve">      (fl.1505)</w:t>
      </w:r>
    </w:p>
    <w:p w14:paraId="689B80CE" w14:textId="66111DF8" w:rsidR="00FC512C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</w:t>
      </w:r>
    </w:p>
    <w:p w14:paraId="6DF43FAC" w14:textId="4E3B8BA4" w:rsidR="00FC512C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8EA9E" w14:textId="1CFD99A6" w:rsidR="00FC512C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FC3E82" w14:textId="74757CA7" w:rsidR="00FC512C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Mar.1505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p.149)</w:t>
      </w:r>
    </w:p>
    <w:p w14:paraId="5A3C1498" w14:textId="4DEEE3DC" w:rsidR="00FC512C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84430" w14:textId="324CDA67" w:rsidR="00FC512C" w:rsidRDefault="00FC51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369A6" w14:textId="440D7939" w:rsidR="00FC512C" w:rsidRPr="00FC512C" w:rsidRDefault="00FC512C" w:rsidP="009139A6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2022</w:t>
      </w:r>
    </w:p>
    <w:sectPr w:rsidR="00FC512C" w:rsidRPr="00FC51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D86A" w14:textId="77777777" w:rsidR="00FC512C" w:rsidRDefault="00FC512C" w:rsidP="009139A6">
      <w:r>
        <w:separator/>
      </w:r>
    </w:p>
  </w:endnote>
  <w:endnote w:type="continuationSeparator" w:id="0">
    <w:p w14:paraId="50D196DE" w14:textId="77777777" w:rsidR="00FC512C" w:rsidRDefault="00FC51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C9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15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32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6A8B" w14:textId="77777777" w:rsidR="00FC512C" w:rsidRDefault="00FC512C" w:rsidP="009139A6">
      <w:r>
        <w:separator/>
      </w:r>
    </w:p>
  </w:footnote>
  <w:footnote w:type="continuationSeparator" w:id="0">
    <w:p w14:paraId="63322804" w14:textId="77777777" w:rsidR="00FC512C" w:rsidRDefault="00FC51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83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1C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82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12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A0569"/>
  <w15:chartTrackingRefBased/>
  <w15:docId w15:val="{98A9A733-C1E5-4277-A67D-8E0DF89F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2022-06-09T20:19:00Z</dcterms:created>
  <dcterms:modified xsi:type="dcterms:W3CDTF">2022-06-09T20:23:00Z</dcterms:modified>
</cp:coreProperties>
</file>